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bookmarkStart w:id="0" w:name="_GoBack"/>
      <w:r w:rsidRPr="00635196">
        <w:t xml:space="preserve">Порядок оценки и ранжирования заявок </w:t>
      </w:r>
      <w:bookmarkEnd w:id="0"/>
      <w:r w:rsidRPr="00635196">
        <w:t xml:space="preserve">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B276EA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9E33F2">
        <w:rPr>
          <w:u w:val="single"/>
        </w:rPr>
        <w:t>Ремонт общестанционного</w:t>
      </w:r>
      <w:r w:rsidR="00536F2A" w:rsidRPr="00536F2A">
        <w:rPr>
          <w:u w:val="single"/>
        </w:rPr>
        <w:t xml:space="preserve"> вспомогательного оборудования</w:t>
      </w:r>
    </w:p>
    <w:p w:rsidR="00411826" w:rsidRPr="00B276EA" w:rsidRDefault="00B276EA" w:rsidP="00411826">
      <w:pPr>
        <w:pStyle w:val="22"/>
        <w:ind w:left="0"/>
        <w:jc w:val="left"/>
      </w:pPr>
      <w:r>
        <w:t>Номер закупки по</w:t>
      </w:r>
      <w:r w:rsidR="002F1C69" w:rsidRPr="00635196">
        <w:t xml:space="preserve"> ГКПЗ № </w:t>
      </w:r>
      <w:r w:rsidR="00536F2A" w:rsidRPr="00536F2A">
        <w:rPr>
          <w:b w:val="0"/>
          <w:bCs/>
          <w:u w:val="single"/>
        </w:rPr>
        <w:t>1114/2.18-35</w:t>
      </w:r>
      <w:r w:rsidR="009E33F2">
        <w:rPr>
          <w:b w:val="0"/>
          <w:bCs/>
          <w:u w:val="single"/>
        </w:rPr>
        <w:t>4</w:t>
      </w:r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8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B95E7D" w:rsidRDefault="00536F2A" w:rsidP="005B743C">
      <w:pPr>
        <w:pStyle w:val="22"/>
        <w:tabs>
          <w:tab w:val="left" w:pos="8505"/>
        </w:tabs>
        <w:ind w:left="0" w:firstLine="709"/>
        <w:jc w:val="both"/>
        <w:rPr>
          <w:b w:val="0"/>
        </w:rPr>
      </w:pPr>
      <w:r>
        <w:rPr>
          <w:b w:val="0"/>
        </w:rPr>
        <w:t xml:space="preserve">Директор                                         </w:t>
      </w:r>
      <w:r w:rsidR="005B743C">
        <w:rPr>
          <w:b w:val="0"/>
        </w:rPr>
        <w:t xml:space="preserve">    </w:t>
      </w:r>
      <w:r>
        <w:rPr>
          <w:b w:val="0"/>
        </w:rPr>
        <w:t xml:space="preserve">  </w:t>
      </w:r>
      <w:r w:rsidR="005B743C">
        <w:rPr>
          <w:b w:val="0"/>
        </w:rPr>
        <w:t>____________</w:t>
      </w:r>
      <w:r>
        <w:rPr>
          <w:b w:val="0"/>
        </w:rPr>
        <w:t>_________         Мирошниченко С.А.</w:t>
      </w:r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(должность руководителя Подразделения,                       (подпись)                               (Фамилия И.О.)</w:t>
      </w:r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являющегося Инициатором закупки)</w:t>
      </w:r>
    </w:p>
    <w:sectPr w:rsidR="005B743C" w:rsidRPr="005B743C" w:rsidSect="00536F2A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358" w:rsidRDefault="00872358">
      <w:r>
        <w:separator/>
      </w:r>
    </w:p>
  </w:endnote>
  <w:endnote w:type="continuationSeparator" w:id="0">
    <w:p w:rsidR="00872358" w:rsidRDefault="00872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358" w:rsidRDefault="00872358">
      <w:r>
        <w:separator/>
      </w:r>
    </w:p>
  </w:footnote>
  <w:footnote w:type="continuationSeparator" w:id="0">
    <w:p w:rsidR="00872358" w:rsidRDefault="00872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118D5"/>
    <w:rsid w:val="00344EF0"/>
    <w:rsid w:val="00367B8B"/>
    <w:rsid w:val="0038284E"/>
    <w:rsid w:val="003B1FD2"/>
    <w:rsid w:val="003C792C"/>
    <w:rsid w:val="003F5539"/>
    <w:rsid w:val="00411826"/>
    <w:rsid w:val="00437144"/>
    <w:rsid w:val="00450FC2"/>
    <w:rsid w:val="00454F35"/>
    <w:rsid w:val="00487104"/>
    <w:rsid w:val="004A54CD"/>
    <w:rsid w:val="004F468B"/>
    <w:rsid w:val="00526330"/>
    <w:rsid w:val="00536F2A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72358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33F2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p.fas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9C053899</Template>
  <TotalTime>0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Екатерина Бычкова</cp:lastModifiedBy>
  <cp:revision>2</cp:revision>
  <cp:lastPrinted>2013-08-17T07:24:00Z</cp:lastPrinted>
  <dcterms:created xsi:type="dcterms:W3CDTF">2013-10-15T11:04:00Z</dcterms:created>
  <dcterms:modified xsi:type="dcterms:W3CDTF">2013-10-15T11:04:00Z</dcterms:modified>
</cp:coreProperties>
</file>